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6D0AD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  <w:r>
        <w:rPr>
          <w:u w:val="single"/>
        </w:rPr>
        <w:t>Thomas CLARELL</w:t>
      </w:r>
      <w:r>
        <w:t xml:space="preserve">      (fl.1443)</w:t>
      </w:r>
    </w:p>
    <w:p w14:paraId="29003EDC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</w:p>
    <w:p w14:paraId="097858BD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</w:p>
    <w:p w14:paraId="68F103D4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  <w:r>
        <w:t>21 Sep.1443</w:t>
      </w:r>
      <w:r>
        <w:tab/>
        <w:t xml:space="preserve">He was one of those to whom John Shawe of Somersall Hall(q.v.) granted </w:t>
      </w:r>
    </w:p>
    <w:p w14:paraId="012CCC90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2 messuages in Brampton to William Vernon(q.v.) and others.</w:t>
      </w:r>
    </w:p>
    <w:p w14:paraId="2EB05D0C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  <w:r>
        <w:tab/>
      </w:r>
      <w:r>
        <w:tab/>
        <w:t>(</w:t>
      </w:r>
      <w:hyperlink r:id="rId6" w:history="1">
        <w:r w:rsidRPr="00325971">
          <w:rPr>
            <w:rStyle w:val="Hyperlink"/>
          </w:rPr>
          <w:t>www.discovery.nationalarchives.gov.uk</w:t>
        </w:r>
      </w:hyperlink>
      <w:r>
        <w:t xml:space="preserve">   ref.DD/FJ/1/58/17)</w:t>
      </w:r>
    </w:p>
    <w:p w14:paraId="3EEE59B2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</w:p>
    <w:p w14:paraId="58F3D9D1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</w:p>
    <w:p w14:paraId="1DF8087C" w14:textId="77777777" w:rsidR="0050643A" w:rsidRDefault="0050643A" w:rsidP="0050643A">
      <w:pPr>
        <w:pStyle w:val="NoSpacing"/>
        <w:tabs>
          <w:tab w:val="left" w:pos="720"/>
          <w:tab w:val="left" w:pos="1440"/>
          <w:tab w:val="left" w:pos="6210"/>
        </w:tabs>
      </w:pPr>
      <w:r>
        <w:t>30 May 2015</w:t>
      </w:r>
    </w:p>
    <w:p w14:paraId="4F6A438E" w14:textId="77777777" w:rsidR="00E47068" w:rsidRPr="00C009D8" w:rsidRDefault="00E47068" w:rsidP="00C009D8">
      <w:pPr>
        <w:pStyle w:val="NoSpacing"/>
      </w:pPr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33169" w14:textId="77777777" w:rsidR="00986932" w:rsidRDefault="00986932" w:rsidP="00920DE3">
      <w:pPr>
        <w:spacing w:after="0" w:line="240" w:lineRule="auto"/>
      </w:pPr>
      <w:r>
        <w:separator/>
      </w:r>
    </w:p>
  </w:endnote>
  <w:endnote w:type="continuationSeparator" w:id="0">
    <w:p w14:paraId="3E7C4907" w14:textId="77777777" w:rsidR="00986932" w:rsidRDefault="0098693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08837A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3F9FB" w14:textId="77777777"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14:paraId="6139E8F3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91EB8B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FA380" w14:textId="77777777" w:rsidR="00986932" w:rsidRDefault="00986932" w:rsidP="00920DE3">
      <w:pPr>
        <w:spacing w:after="0" w:line="240" w:lineRule="auto"/>
      </w:pPr>
      <w:r>
        <w:separator/>
      </w:r>
    </w:p>
  </w:footnote>
  <w:footnote w:type="continuationSeparator" w:id="0">
    <w:p w14:paraId="5D36B5E3" w14:textId="77777777" w:rsidR="00986932" w:rsidRDefault="0098693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C2B35C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45EBC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25610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643A"/>
    <w:rsid w:val="00120749"/>
    <w:rsid w:val="002E5992"/>
    <w:rsid w:val="003110A8"/>
    <w:rsid w:val="0050643A"/>
    <w:rsid w:val="00624CAE"/>
    <w:rsid w:val="00920DE3"/>
    <w:rsid w:val="0098693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734DDB"/>
  <w15:docId w15:val="{C964E89C-541B-4CCA-85C1-A8956EB97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0643A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Book.dotx</Template>
  <TotalTime>1</TotalTime>
  <Pages>1</Pages>
  <Words>42</Words>
  <Characters>273</Characters>
  <Application>Microsoft Office Word</Application>
  <DocSecurity>0</DocSecurity>
  <Lines>12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2015-06-19T14:00:00Z</dcterms:created>
  <dcterms:modified xsi:type="dcterms:W3CDTF">2026-02-03T12:14:00Z</dcterms:modified>
</cp:coreProperties>
</file>